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94C8C" w14:textId="77777777" w:rsidR="009E417D" w:rsidRDefault="009E417D" w:rsidP="009E41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ALBRIGHT</w:t>
      </w:r>
      <w:r>
        <w:rPr>
          <w:rFonts w:ascii="Times New Roman" w:hAnsi="Times New Roman" w:cs="Times New Roman"/>
          <w:sz w:val="24"/>
          <w:szCs w:val="24"/>
        </w:rPr>
        <w:t xml:space="preserve">       (fl.1475)</w:t>
      </w:r>
    </w:p>
    <w:p w14:paraId="656A88F9" w14:textId="23BE13D1" w:rsidR="009E417D" w:rsidRDefault="009E417D" w:rsidP="009E41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  <w:r w:rsidR="0004452F">
        <w:rPr>
          <w:rFonts w:ascii="Times New Roman" w:hAnsi="Times New Roman" w:cs="Times New Roman"/>
          <w:sz w:val="24"/>
          <w:szCs w:val="24"/>
        </w:rPr>
        <w:t xml:space="preserve"> Apprentice cutler.</w:t>
      </w:r>
    </w:p>
    <w:p w14:paraId="4315AACC" w14:textId="77777777" w:rsidR="009E417D" w:rsidRDefault="009E417D" w:rsidP="009E41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4634FE" w14:textId="77777777" w:rsidR="009E417D" w:rsidRDefault="009E417D" w:rsidP="009E41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6BC8CA" w14:textId="77777777" w:rsidR="009E417D" w:rsidRDefault="009E417D" w:rsidP="009E41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1475</w:t>
      </w:r>
      <w:r>
        <w:rPr>
          <w:rFonts w:ascii="Times New Roman" w:hAnsi="Times New Roman" w:cs="Times New Roman"/>
          <w:sz w:val="24"/>
          <w:szCs w:val="24"/>
        </w:rPr>
        <w:tab/>
        <w:t>He became apprenticed to John Drewe of London, cutler(q.v.).</w:t>
      </w:r>
    </w:p>
    <w:p w14:paraId="5B02E963" w14:textId="77777777" w:rsidR="009E417D" w:rsidRDefault="009E417D" w:rsidP="009E417D">
      <w:pPr>
        <w:pStyle w:val="NoSpacing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19C06C7C" w14:textId="77777777" w:rsidR="009E417D" w:rsidRDefault="009E417D" w:rsidP="009E417D">
      <w:pPr>
        <w:pStyle w:val="NoSpacing"/>
        <w:ind w:left="720" w:hanging="720"/>
        <w:rPr>
          <w:rFonts w:ascii="Times New Roman" w:hAnsi="Times New Roman" w:cs="Times New Roman"/>
          <w:sz w:val="24"/>
          <w:szCs w:val="24"/>
        </w:rPr>
      </w:pPr>
    </w:p>
    <w:p w14:paraId="060E8BA5" w14:textId="77777777" w:rsidR="009E417D" w:rsidRDefault="009E417D" w:rsidP="009E417D">
      <w:pPr>
        <w:pStyle w:val="NoSpacing"/>
        <w:ind w:left="720" w:hanging="720"/>
        <w:rPr>
          <w:rFonts w:ascii="Times New Roman" w:hAnsi="Times New Roman" w:cs="Times New Roman"/>
          <w:sz w:val="24"/>
          <w:szCs w:val="24"/>
        </w:rPr>
      </w:pPr>
    </w:p>
    <w:p w14:paraId="770FEE10" w14:textId="77777777" w:rsidR="009E417D" w:rsidRDefault="009E417D" w:rsidP="009E417D">
      <w:pPr>
        <w:pStyle w:val="NoSpacing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March 2022</w:t>
      </w:r>
    </w:p>
    <w:p w14:paraId="2FEF88F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3B4A7" w14:textId="77777777" w:rsidR="009E417D" w:rsidRDefault="009E417D" w:rsidP="009139A6">
      <w:r>
        <w:separator/>
      </w:r>
    </w:p>
  </w:endnote>
  <w:endnote w:type="continuationSeparator" w:id="0">
    <w:p w14:paraId="18C3A287" w14:textId="77777777" w:rsidR="009E417D" w:rsidRDefault="009E417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8CFE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4A66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2A8E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72DDA" w14:textId="77777777" w:rsidR="009E417D" w:rsidRDefault="009E417D" w:rsidP="009139A6">
      <w:r>
        <w:separator/>
      </w:r>
    </w:p>
  </w:footnote>
  <w:footnote w:type="continuationSeparator" w:id="0">
    <w:p w14:paraId="31163B90" w14:textId="77777777" w:rsidR="009E417D" w:rsidRDefault="009E417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C6D2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1861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4429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17D"/>
    <w:rsid w:val="0004452F"/>
    <w:rsid w:val="000666E0"/>
    <w:rsid w:val="002510B7"/>
    <w:rsid w:val="005C130B"/>
    <w:rsid w:val="00826F5C"/>
    <w:rsid w:val="009139A6"/>
    <w:rsid w:val="009448BB"/>
    <w:rsid w:val="009E417D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87DB5"/>
  <w15:chartTrackingRefBased/>
  <w15:docId w15:val="{A67E5FA3-A35C-4E14-A5DC-98FB7E22B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2022-04-12T15:21:00Z</dcterms:created>
  <dcterms:modified xsi:type="dcterms:W3CDTF">2023-03-09T11:38:00Z</dcterms:modified>
</cp:coreProperties>
</file>